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8D" w:rsidRDefault="0010408D" w:rsidP="00641685">
      <w:pPr>
        <w:pStyle w:val="Heading1"/>
        <w:numPr>
          <w:ilvl w:val="0"/>
          <w:numId w:val="0"/>
        </w:numPr>
        <w:ind w:firstLine="708"/>
        <w:rPr>
          <w:lang/>
        </w:rPr>
      </w:pPr>
      <w:bookmarkStart w:id="0" w:name="_GoBack"/>
      <w:bookmarkEnd w:id="0"/>
      <w:r>
        <w:rPr>
          <w:lang/>
        </w:rPr>
        <w:t>Вопросник «Проверь свой риск» для ювелиров</w:t>
      </w:r>
    </w:p>
    <w:p w:rsidR="0010408D" w:rsidRDefault="0010408D" w:rsidP="00641685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  <w:r w:rsidRPr="00C1599C">
        <w:rPr>
          <w:sz w:val="26"/>
          <w:szCs w:val="26"/>
        </w:rPr>
        <w:t xml:space="preserve">Вопросник </w:t>
      </w:r>
      <w:r>
        <w:rPr>
          <w:sz w:val="26"/>
          <w:szCs w:val="26"/>
        </w:rPr>
        <w:t>предназначен</w:t>
      </w:r>
      <w:r w:rsidRPr="00C1599C"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Pr="00C1599C">
        <w:rPr>
          <w:sz w:val="26"/>
          <w:szCs w:val="26"/>
        </w:rPr>
        <w:t xml:space="preserve"> субъектов</w:t>
      </w:r>
      <w:r>
        <w:rPr>
          <w:sz w:val="26"/>
          <w:szCs w:val="26"/>
        </w:rPr>
        <w:t xml:space="preserve"> (организаций и индивидуальных предпринимателей)</w:t>
      </w:r>
      <w:r w:rsidRPr="00C1599C">
        <w:rPr>
          <w:sz w:val="26"/>
          <w:szCs w:val="26"/>
        </w:rPr>
        <w:t xml:space="preserve"> статьи 5 Федеральный закон от 07.08.2001 № 115-ФЗ «О противодействии легализации (отмыванию) доходов, полученных преступным путем, и финансированию терроризма»</w:t>
      </w:r>
      <w:r w:rsidRPr="00956267">
        <w:rPr>
          <w:sz w:val="26"/>
          <w:szCs w:val="26"/>
        </w:rPr>
        <w:t xml:space="preserve"> </w:t>
      </w:r>
      <w:r w:rsidRPr="00C1599C">
        <w:rPr>
          <w:sz w:val="26"/>
          <w:szCs w:val="26"/>
        </w:rPr>
        <w:t>(далее – Федеральный закон № 115-ФЗ)</w:t>
      </w:r>
      <w:r>
        <w:rPr>
          <w:sz w:val="26"/>
          <w:szCs w:val="26"/>
        </w:rPr>
        <w:t>, поднадзорных ФКУ «Пробирная палата России»</w:t>
      </w:r>
      <w:bookmarkStart w:id="1" w:name="sub_507"/>
      <w:r w:rsidRPr="003559F0">
        <w:rPr>
          <w:sz w:val="26"/>
          <w:szCs w:val="26"/>
        </w:rPr>
        <w:t xml:space="preserve"> осуществляющи</w:t>
      </w:r>
      <w:r>
        <w:rPr>
          <w:sz w:val="26"/>
          <w:szCs w:val="26"/>
        </w:rPr>
        <w:t>х</w:t>
      </w:r>
      <w:r w:rsidRPr="003559F0">
        <w:rPr>
          <w:sz w:val="26"/>
          <w:szCs w:val="26"/>
        </w:rPr>
        <w:t xml:space="preserve"> скупку, куплю-продажу драгоценных металлов и драгоценных камней, ювелирных изделий из них и лома таких изделий, за исключением религиозных организаций, музеев и организаций, использующих драгоценные металлы, их химические соединения, драгоценные камни в медицинских, научно-исследовательских целях либо в составе инструментов, приборов, оборудования и изделий производ</w:t>
      </w:r>
      <w:r>
        <w:rPr>
          <w:sz w:val="26"/>
          <w:szCs w:val="26"/>
        </w:rPr>
        <w:t>ственно-технического назначения</w:t>
      </w:r>
      <w:bookmarkEnd w:id="1"/>
      <w:r>
        <w:rPr>
          <w:sz w:val="26"/>
          <w:szCs w:val="26"/>
        </w:rPr>
        <w:t xml:space="preserve"> </w:t>
      </w:r>
      <w:r w:rsidRPr="00C1599C">
        <w:rPr>
          <w:sz w:val="26"/>
          <w:szCs w:val="26"/>
        </w:rPr>
        <w:t xml:space="preserve">с целью </w:t>
      </w:r>
      <w:r>
        <w:rPr>
          <w:sz w:val="26"/>
          <w:szCs w:val="26"/>
        </w:rPr>
        <w:t xml:space="preserve">оценки </w:t>
      </w:r>
      <w:r w:rsidRPr="00C1599C">
        <w:rPr>
          <w:sz w:val="26"/>
          <w:szCs w:val="26"/>
        </w:rPr>
        <w:t>понимания ими требований законодательства о противодействии легализации (отмыванию) доходов, полученных преступным путем, и финансированию терроризма (далее – ПОД/ФТ).</w:t>
      </w:r>
    </w:p>
    <w:p w:rsidR="0010408D" w:rsidRPr="00852A7B" w:rsidRDefault="0010408D" w:rsidP="00641685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У организаций и индивидуальных предпринимателей</w:t>
      </w:r>
      <w:r w:rsidRPr="00852A7B">
        <w:rPr>
          <w:sz w:val="26"/>
          <w:szCs w:val="26"/>
        </w:rPr>
        <w:t>, заполнивши</w:t>
      </w:r>
      <w:r>
        <w:rPr>
          <w:sz w:val="26"/>
          <w:szCs w:val="26"/>
        </w:rPr>
        <w:t>х</w:t>
      </w:r>
      <w:r w:rsidRPr="00852A7B">
        <w:rPr>
          <w:sz w:val="26"/>
          <w:szCs w:val="26"/>
        </w:rPr>
        <w:t xml:space="preserve"> вопросник «Проверь свой риск» в Личных кабинетах на портале Росфинмониторинга в сети «Интернет»</w:t>
      </w:r>
      <w:r>
        <w:rPr>
          <w:sz w:val="26"/>
          <w:szCs w:val="26"/>
        </w:rPr>
        <w:t>,</w:t>
      </w:r>
      <w:r w:rsidRPr="00852A7B">
        <w:rPr>
          <w:sz w:val="26"/>
          <w:szCs w:val="26"/>
        </w:rPr>
        <w:t xml:space="preserve"> будет размещен индекс оценки соответствия/несоответствия отдельным положениям законодательства о ПОД/ФТ и интерактивная форма для предоставления пояснений.</w:t>
      </w:r>
    </w:p>
    <w:p w:rsidR="0010408D" w:rsidRDefault="0010408D" w:rsidP="00641685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  <w:r w:rsidRPr="00852A7B">
        <w:rPr>
          <w:sz w:val="26"/>
          <w:szCs w:val="26"/>
        </w:rPr>
        <w:t>Рекомендуемы</w:t>
      </w:r>
      <w:r>
        <w:rPr>
          <w:sz w:val="26"/>
          <w:szCs w:val="26"/>
        </w:rPr>
        <w:t>й</w:t>
      </w:r>
      <w:r w:rsidRPr="00852A7B">
        <w:rPr>
          <w:sz w:val="26"/>
          <w:szCs w:val="26"/>
        </w:rPr>
        <w:t xml:space="preserve"> срок представления ответов на вопросник «Проверь свой риск» 1 месяц с даты размещения его в Личном кабинете на портале Росфинмониторинга в сети «Интернет».</w:t>
      </w:r>
    </w:p>
    <w:p w:rsidR="0010408D" w:rsidRDefault="0010408D" w:rsidP="006F1A5E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Организации и индивидуальные предприниматели,</w:t>
      </w:r>
      <w:r w:rsidRPr="00C1599C">
        <w:rPr>
          <w:sz w:val="26"/>
          <w:szCs w:val="26"/>
        </w:rPr>
        <w:t xml:space="preserve"> не участвующие в сотрудничестве</w:t>
      </w:r>
      <w:r>
        <w:rPr>
          <w:sz w:val="26"/>
          <w:szCs w:val="26"/>
        </w:rPr>
        <w:t>,</w:t>
      </w:r>
      <w:r w:rsidRPr="00C1599C">
        <w:rPr>
          <w:sz w:val="26"/>
          <w:szCs w:val="26"/>
        </w:rPr>
        <w:t xml:space="preserve"> станут объектами повышенного внимания со стороны </w:t>
      </w:r>
      <w:r>
        <w:rPr>
          <w:sz w:val="26"/>
          <w:szCs w:val="26"/>
        </w:rPr>
        <w:t>ФКУ «Пробирная палата России»</w:t>
      </w:r>
      <w:r w:rsidRPr="00852A7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C1599C">
        <w:rPr>
          <w:sz w:val="26"/>
          <w:szCs w:val="26"/>
        </w:rPr>
        <w:t>Росфинмониторинга.</w:t>
      </w:r>
    </w:p>
    <w:p w:rsidR="0010408D" w:rsidRDefault="0010408D" w:rsidP="006F1A5E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</w:p>
    <w:p w:rsidR="0010408D" w:rsidRPr="00852A7B" w:rsidRDefault="0010408D" w:rsidP="006F1A5E">
      <w:pPr>
        <w:autoSpaceDE w:val="0"/>
        <w:autoSpaceDN w:val="0"/>
        <w:adjustRightInd w:val="0"/>
        <w:spacing w:line="360" w:lineRule="auto"/>
        <w:ind w:firstLine="720"/>
        <w:rPr>
          <w:sz w:val="26"/>
          <w:szCs w:val="26"/>
        </w:rPr>
      </w:pPr>
    </w:p>
    <w:p w:rsidR="0010408D" w:rsidRDefault="0010408D" w:rsidP="006F1A5E">
      <w:pPr>
        <w:pStyle w:val="Heading1"/>
        <w:rPr>
          <w:lang/>
        </w:rPr>
      </w:pPr>
      <w:r>
        <w:rPr>
          <w:lang/>
        </w:rPr>
        <w:t>Статусы, заполнение и отправка вопросника «Проверь свой риск»</w:t>
      </w:r>
    </w:p>
    <w:p w:rsidR="0010408D" w:rsidRPr="00D411E2" w:rsidRDefault="0010408D" w:rsidP="006F1A5E">
      <w:pPr>
        <w:pStyle w:val="Heading2"/>
      </w:pPr>
      <w:r w:rsidRPr="00D411E2">
        <w:t>Статусы вопросника «Проверь свой риск»</w:t>
      </w: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Информация о текущем статусе вопросника отображается в окне </w:t>
      </w:r>
      <w:r w:rsidRPr="006F1A5E">
        <w:rPr>
          <w:b/>
          <w:sz w:val="26"/>
          <w:szCs w:val="26"/>
          <w:lang/>
        </w:rPr>
        <w:t>Информация</w:t>
      </w:r>
      <w:r w:rsidRPr="006F1A5E">
        <w:rPr>
          <w:sz w:val="26"/>
          <w:szCs w:val="26"/>
          <w:lang/>
        </w:rPr>
        <w:t xml:space="preserve"> на стартовой странице ЛК.</w:t>
      </w:r>
    </w:p>
    <w:p w:rsidR="0010408D" w:rsidRDefault="0010408D" w:rsidP="006F1A5E">
      <w:pPr>
        <w:rPr>
          <w:lang/>
        </w:rPr>
      </w:pPr>
    </w:p>
    <w:p w:rsidR="0010408D" w:rsidRDefault="0010408D" w:rsidP="006F1A5E">
      <w:pPr>
        <w:ind w:firstLine="0"/>
        <w:jc w:val="center"/>
        <w:rPr>
          <w:noProof/>
        </w:rPr>
      </w:pPr>
      <w:r w:rsidRPr="00B43D8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6" o:spid="_x0000_i1025" type="#_x0000_t75" style="width:483pt;height:306.6pt;visibility:visible">
            <v:imagedata r:id="rId7" o:title=""/>
          </v:shape>
        </w:pict>
      </w:r>
    </w:p>
    <w:p w:rsidR="0010408D" w:rsidRDefault="0010408D" w:rsidP="006F1A5E">
      <w:pPr>
        <w:ind w:firstLine="0"/>
        <w:jc w:val="center"/>
        <w:rPr>
          <w:noProof/>
        </w:rPr>
      </w:pP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В зависимости от текущего состояния вопросника, в окне </w:t>
      </w:r>
      <w:r w:rsidRPr="006F1A5E">
        <w:rPr>
          <w:b/>
          <w:sz w:val="26"/>
          <w:szCs w:val="26"/>
          <w:lang/>
        </w:rPr>
        <w:t>Информация</w:t>
      </w:r>
      <w:r w:rsidRPr="006F1A5E">
        <w:rPr>
          <w:sz w:val="26"/>
          <w:szCs w:val="26"/>
          <w:lang/>
        </w:rPr>
        <w:t xml:space="preserve"> будет отображаться соответствующая информация.</w:t>
      </w: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Если вопросник ранее не заполнялся, то в окне </w:t>
      </w:r>
      <w:r w:rsidRPr="006F1A5E">
        <w:rPr>
          <w:b/>
          <w:sz w:val="26"/>
          <w:szCs w:val="26"/>
          <w:lang/>
        </w:rPr>
        <w:t xml:space="preserve">Информация </w:t>
      </w:r>
      <w:r w:rsidRPr="006F1A5E">
        <w:rPr>
          <w:sz w:val="26"/>
          <w:szCs w:val="26"/>
          <w:lang/>
        </w:rPr>
        <w:t>будет предложено заполнить и отправить вопросник, со ссылкой на форму заполнения:</w:t>
      </w:r>
    </w:p>
    <w:p w:rsidR="0010408D" w:rsidRDefault="0010408D" w:rsidP="006F1A5E">
      <w:pPr>
        <w:ind w:firstLine="0"/>
        <w:jc w:val="center"/>
        <w:rPr>
          <w:noProof/>
        </w:rPr>
      </w:pPr>
      <w:r w:rsidRPr="00B43D87">
        <w:rPr>
          <w:noProof/>
        </w:rPr>
        <w:pict>
          <v:shape id="Рисунок 67" o:spid="_x0000_i1026" type="#_x0000_t75" style="width:485.4pt;height:84.6pt;visibility:visible">
            <v:imagedata r:id="rId8" o:title=""/>
          </v:shape>
        </w:pict>
      </w:r>
    </w:p>
    <w:p w:rsidR="0010408D" w:rsidRDefault="0010408D" w:rsidP="006F1A5E">
      <w:pPr>
        <w:ind w:firstLine="0"/>
        <w:jc w:val="center"/>
        <w:rPr>
          <w:noProof/>
        </w:rPr>
      </w:pP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После частичного заполнения вопросника, он получает статус </w:t>
      </w:r>
      <w:r w:rsidRPr="006F1A5E">
        <w:rPr>
          <w:b/>
          <w:sz w:val="26"/>
          <w:szCs w:val="26"/>
          <w:lang/>
        </w:rPr>
        <w:t>Черновик</w:t>
      </w:r>
      <w:r w:rsidRPr="006F1A5E">
        <w:rPr>
          <w:sz w:val="26"/>
          <w:szCs w:val="26"/>
          <w:lang/>
        </w:rPr>
        <w:t xml:space="preserve"> и в окне </w:t>
      </w:r>
      <w:r w:rsidRPr="006F1A5E">
        <w:rPr>
          <w:b/>
          <w:sz w:val="26"/>
          <w:szCs w:val="26"/>
          <w:lang/>
        </w:rPr>
        <w:t>Информация</w:t>
      </w:r>
      <w:r w:rsidRPr="006F1A5E">
        <w:rPr>
          <w:sz w:val="26"/>
          <w:szCs w:val="26"/>
          <w:lang/>
        </w:rPr>
        <w:t xml:space="preserve"> будет предложено продолжить заполнение или отправить его в Росфинмониторинг, со ссылкой на форму заполнения:</w:t>
      </w:r>
    </w:p>
    <w:p w:rsidR="0010408D" w:rsidRDefault="0010408D" w:rsidP="006F1A5E">
      <w:pPr>
        <w:ind w:firstLine="0"/>
        <w:jc w:val="center"/>
        <w:rPr>
          <w:noProof/>
        </w:rPr>
      </w:pPr>
      <w:r w:rsidRPr="00B43D87">
        <w:rPr>
          <w:noProof/>
        </w:rPr>
        <w:pict>
          <v:shape id="Рисунок 68" o:spid="_x0000_i1027" type="#_x0000_t75" style="width:485.4pt;height:84.6pt;visibility:visible">
            <v:imagedata r:id="rId9" o:title=""/>
          </v:shape>
        </w:pict>
      </w:r>
    </w:p>
    <w:p w:rsidR="0010408D" w:rsidRDefault="0010408D" w:rsidP="006F1A5E">
      <w:pPr>
        <w:ind w:firstLine="0"/>
        <w:jc w:val="center"/>
        <w:rPr>
          <w:noProof/>
        </w:rPr>
      </w:pP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После завершения заполнения вопросника и последующей его отправки, он получает статус </w:t>
      </w:r>
      <w:r w:rsidRPr="006F1A5E">
        <w:rPr>
          <w:b/>
          <w:sz w:val="26"/>
          <w:szCs w:val="26"/>
          <w:lang/>
        </w:rPr>
        <w:t>Отправлен</w:t>
      </w:r>
      <w:r w:rsidRPr="006F1A5E">
        <w:rPr>
          <w:sz w:val="26"/>
          <w:szCs w:val="26"/>
          <w:lang/>
        </w:rPr>
        <w:t xml:space="preserve"> и в окне </w:t>
      </w:r>
      <w:r w:rsidRPr="006F1A5E">
        <w:rPr>
          <w:b/>
          <w:sz w:val="26"/>
          <w:szCs w:val="26"/>
          <w:lang/>
        </w:rPr>
        <w:t>Информация</w:t>
      </w:r>
      <w:r w:rsidRPr="006F1A5E">
        <w:rPr>
          <w:sz w:val="26"/>
          <w:szCs w:val="26"/>
          <w:lang/>
        </w:rPr>
        <w:t xml:space="preserve"> будет выведено сообщении об ожидании оценки:</w:t>
      </w:r>
    </w:p>
    <w:p w:rsidR="0010408D" w:rsidRPr="00D567DA" w:rsidRDefault="0010408D" w:rsidP="006F1A5E">
      <w:pPr>
        <w:ind w:firstLine="0"/>
        <w:jc w:val="center"/>
        <w:rPr>
          <w:lang/>
        </w:rPr>
      </w:pPr>
      <w:r w:rsidRPr="00B43D87">
        <w:rPr>
          <w:noProof/>
        </w:rPr>
        <w:pict>
          <v:shape id="Рисунок 69" o:spid="_x0000_i1028" type="#_x0000_t75" style="width:478.8pt;height:84pt;visibility:visible">
            <v:imagedata r:id="rId10" o:title=""/>
          </v:shape>
        </w:pict>
      </w:r>
    </w:p>
    <w:p w:rsidR="0010408D" w:rsidRDefault="0010408D" w:rsidP="006F1A5E">
      <w:pPr>
        <w:pStyle w:val="Heading2"/>
      </w:pPr>
      <w:r>
        <w:t>Заполнение вопросника «Проверь свой риск»</w:t>
      </w: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 xml:space="preserve">Для заполнения вопросника выберите в меню ЛК </w:t>
      </w:r>
      <w:r w:rsidRPr="006F1A5E">
        <w:rPr>
          <w:b/>
          <w:sz w:val="26"/>
          <w:szCs w:val="26"/>
          <w:lang/>
        </w:rPr>
        <w:t>«Самооценка»</w:t>
      </w:r>
      <w:r w:rsidRPr="006F1A5E">
        <w:rPr>
          <w:sz w:val="26"/>
          <w:szCs w:val="26"/>
          <w:lang/>
        </w:rPr>
        <w:t xml:space="preserve"> и в разделе </w:t>
      </w:r>
      <w:r w:rsidRPr="006F1A5E">
        <w:rPr>
          <w:b/>
          <w:sz w:val="26"/>
          <w:szCs w:val="26"/>
          <w:lang/>
        </w:rPr>
        <w:t xml:space="preserve">Вопросники «Проверь свой риск» </w:t>
      </w:r>
      <w:r w:rsidRPr="006F1A5E">
        <w:rPr>
          <w:sz w:val="26"/>
          <w:szCs w:val="26"/>
          <w:lang/>
        </w:rPr>
        <w:t xml:space="preserve">нажмите </w:t>
      </w:r>
      <w:r w:rsidRPr="006F1A5E">
        <w:rPr>
          <w:b/>
          <w:sz w:val="26"/>
          <w:szCs w:val="26"/>
          <w:lang/>
        </w:rPr>
        <w:t>Заполнить</w:t>
      </w:r>
      <w:r w:rsidRPr="006F1A5E">
        <w:rPr>
          <w:sz w:val="26"/>
          <w:szCs w:val="26"/>
          <w:lang/>
        </w:rPr>
        <w:t xml:space="preserve"> или на стартовой странице в окне информации перейдите по ссылке </w:t>
      </w:r>
      <w:r w:rsidRPr="006F1A5E">
        <w:rPr>
          <w:b/>
          <w:sz w:val="26"/>
          <w:szCs w:val="26"/>
          <w:lang/>
        </w:rPr>
        <w:t>заполнить и отправить</w:t>
      </w:r>
      <w:r w:rsidRPr="006F1A5E">
        <w:rPr>
          <w:sz w:val="26"/>
          <w:szCs w:val="26"/>
          <w:lang/>
        </w:rPr>
        <w:t>:</w:t>
      </w:r>
    </w:p>
    <w:p w:rsidR="0010408D" w:rsidRDefault="0010408D" w:rsidP="006F1A5E">
      <w:pPr>
        <w:rPr>
          <w:lang/>
        </w:rPr>
      </w:pPr>
    </w:p>
    <w:p w:rsidR="0010408D" w:rsidRDefault="0010408D" w:rsidP="006F1A5E">
      <w:pPr>
        <w:ind w:firstLine="0"/>
        <w:jc w:val="center"/>
        <w:rPr>
          <w:lang/>
        </w:rPr>
      </w:pPr>
      <w:r w:rsidRPr="00B43D87">
        <w:rPr>
          <w:noProof/>
        </w:rPr>
        <w:pict>
          <v:shape id="Рисунок 70" o:spid="_x0000_i1029" type="#_x0000_t75" style="width:143.4pt;height:173.4pt;visibility:visible">
            <v:imagedata r:id="rId11" o:title=""/>
          </v:shape>
        </w:pict>
      </w:r>
    </w:p>
    <w:p w:rsidR="0010408D" w:rsidRDefault="0010408D" w:rsidP="006F1A5E">
      <w:pPr>
        <w:rPr>
          <w:lang/>
        </w:rPr>
      </w:pPr>
    </w:p>
    <w:p w:rsidR="0010408D" w:rsidRDefault="0010408D" w:rsidP="006F1A5E">
      <w:pPr>
        <w:ind w:firstLine="0"/>
        <w:jc w:val="center"/>
        <w:rPr>
          <w:noProof/>
        </w:rPr>
      </w:pPr>
      <w:r w:rsidRPr="00B43D87">
        <w:rPr>
          <w:noProof/>
        </w:rPr>
        <w:pict>
          <v:shape id="Рисунок 71" o:spid="_x0000_i1030" type="#_x0000_t75" style="width:322.8pt;height:60pt;visibility:visible">
            <v:imagedata r:id="rId12" o:title=""/>
          </v:shape>
        </w:pict>
      </w:r>
    </w:p>
    <w:p w:rsidR="0010408D" w:rsidRDefault="0010408D" w:rsidP="006F1A5E">
      <w:pPr>
        <w:ind w:firstLine="0"/>
        <w:jc w:val="left"/>
        <w:rPr>
          <w:lang/>
        </w:rPr>
      </w:pPr>
    </w:p>
    <w:p w:rsidR="0010408D" w:rsidRPr="006F1A5E" w:rsidRDefault="0010408D" w:rsidP="006F1A5E">
      <w:pPr>
        <w:rPr>
          <w:sz w:val="26"/>
          <w:szCs w:val="26"/>
          <w:lang/>
        </w:rPr>
      </w:pPr>
      <w:r w:rsidRPr="006F1A5E">
        <w:rPr>
          <w:sz w:val="26"/>
          <w:szCs w:val="26"/>
          <w:lang/>
        </w:rPr>
        <w:t>В результате откроется страница с выбором вопросника, согласно вашему виду деятельности:</w:t>
      </w:r>
    </w:p>
    <w:p w:rsidR="0010408D" w:rsidRDefault="0010408D" w:rsidP="006F1A5E">
      <w:pPr>
        <w:ind w:firstLine="0"/>
        <w:jc w:val="center"/>
        <w:rPr>
          <w:noProof/>
        </w:rPr>
      </w:pPr>
      <w:r w:rsidRPr="00B43D87">
        <w:rPr>
          <w:noProof/>
        </w:rPr>
        <w:pict>
          <v:shape id="Рисунок 72" o:spid="_x0000_i1031" type="#_x0000_t75" style="width:284.4pt;height:156pt;visibility:visible">
            <v:imagedata r:id="rId13" o:title=""/>
          </v:shape>
        </w:pict>
      </w:r>
    </w:p>
    <w:p w:rsidR="0010408D" w:rsidRDefault="0010408D" w:rsidP="006F1A5E">
      <w:pPr>
        <w:rPr>
          <w:sz w:val="26"/>
          <w:szCs w:val="26"/>
        </w:rPr>
      </w:pPr>
      <w:r w:rsidRPr="006F1A5E">
        <w:rPr>
          <w:sz w:val="26"/>
          <w:szCs w:val="26"/>
          <w:lang/>
        </w:rPr>
        <w:t>Заполните поля формы во всех блоках вопросов, количество которых зависит от осуществляемых организацией</w:t>
      </w:r>
      <w:r w:rsidRPr="006F1A5E">
        <w:rPr>
          <w:sz w:val="26"/>
          <w:szCs w:val="26"/>
        </w:rPr>
        <w:t xml:space="preserve"> видов деятельности.</w:t>
      </w:r>
    </w:p>
    <w:p w:rsidR="0010408D" w:rsidRPr="006F1A5E" w:rsidRDefault="0010408D" w:rsidP="004145AA">
      <w:pPr>
        <w:ind w:firstLine="0"/>
        <w:jc w:val="center"/>
        <w:rPr>
          <w:sz w:val="26"/>
          <w:szCs w:val="26"/>
        </w:rPr>
      </w:pPr>
      <w:r w:rsidRPr="00B43D87">
        <w:rPr>
          <w:noProof/>
        </w:rPr>
        <w:pict>
          <v:shape id="Рисунок 253" o:spid="_x0000_i1032" type="#_x0000_t75" style="width:465.6pt;height:411.6pt;visibility:visible">
            <v:imagedata r:id="rId14" o:title=""/>
          </v:shape>
        </w:pict>
      </w:r>
    </w:p>
    <w:p w:rsidR="0010408D" w:rsidRDefault="0010408D" w:rsidP="006F1A5E">
      <w:pPr>
        <w:pStyle w:val="Heading3"/>
      </w:pPr>
      <w:r>
        <w:t>Заполнение вопросника для ювелиров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3"/>
        <w:gridCol w:w="3622"/>
        <w:gridCol w:w="5346"/>
      </w:tblGrid>
      <w:tr w:rsidR="0010408D" w:rsidRPr="00675CD4" w:rsidTr="004145AA">
        <w:trPr>
          <w:tblHeader/>
        </w:trPr>
        <w:tc>
          <w:tcPr>
            <w:tcW w:w="315" w:type="pct"/>
          </w:tcPr>
          <w:p w:rsidR="0010408D" w:rsidRPr="00675CD4" w:rsidRDefault="0010408D" w:rsidP="00675CD4">
            <w:pPr>
              <w:ind w:firstLine="0"/>
              <w:jc w:val="center"/>
              <w:rPr>
                <w:b/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b/>
                <w:color w:val="auto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center"/>
              <w:rPr>
                <w:b/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b/>
                <w:color w:val="auto"/>
                <w:sz w:val="26"/>
                <w:szCs w:val="26"/>
                <w:lang w:eastAsia="en-US"/>
              </w:rPr>
              <w:t>Вопрос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center"/>
              <w:rPr>
                <w:b/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b/>
                <w:color w:val="auto"/>
                <w:sz w:val="26"/>
                <w:szCs w:val="26"/>
                <w:lang w:eastAsia="en-US"/>
              </w:rPr>
              <w:t>Ответ</w:t>
            </w:r>
          </w:p>
        </w:tc>
      </w:tr>
      <w:tr w:rsidR="0010408D" w:rsidRPr="00675CD4" w:rsidTr="004145AA">
        <w:trPr>
          <w:trHeight w:val="3559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Укажите виды деятельности, которые осуществляет Ваша организация (ИП):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52" o:spid="_x0000_s1026" style="position:absolute;left:0;text-align:left;margin-left:-2.8pt;margin-top:4.85pt;width:10.9pt;height:10.9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Оптовая торговля драгоценными металлами и драгоценными камнями;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51" o:spid="_x0000_s1027" style="position:absolute;left:0;text-align:left;margin-left:-2.8pt;margin-top:.95pt;width:10.9pt;height:10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Оптовая торговля ювелирными изделиями;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Розничная торговля ювелирными изделиями;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9" o:spid="_x0000_s1028" style="position:absolute;left:0;text-align:left;margin-left:-2.8pt;margin-top:1.5pt;width:10.9pt;height:10.9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Скупка ювелирных изделий и/или лома драгоценных металлов;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50" o:spid="_x0000_s1029" style="position:absolute;left:0;text-align:left;margin-left:-2.7pt;margin-top:1.4pt;width:10.9pt;height:10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QrRQ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"/>
              </w:pict>
            </w:r>
            <w:r>
              <w:rPr>
                <w:noProof/>
              </w:rPr>
              <w:pict>
                <v:rect id="Прямоугольник 248" o:spid="_x0000_s1030" style="position:absolute;left:0;text-align:left;margin-left:-2.8pt;margin-top:21.75pt;width:10.9pt;height:10.9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Uml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Производство ювелирных изделий;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 xml:space="preserve">    Переработка лома и отходов драгоценных металлов и/или драгоценных камней;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7" o:spid="_x0000_s1031" style="position:absolute;left:0;text-align:left;margin-left:-2.8pt;margin-top:-.6pt;width:10.9pt;height:10.9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Иная деятельность с драгоценными металлами и/или драгоценными камнями (Пожалуйста, укажите).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rPr>
          <w:trHeight w:val="1109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Есть ли у Вашей организации (ИП)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567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6" o:spid="_x0000_s1032" style="position:absolute;left:0;text-align:left;margin-left:-3.9pt;margin-top:1.35pt;width:10.9pt;height:10.9pt;z-index:25161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>филиалы/ представительства;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567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5" o:spid="_x0000_s1033" style="position:absolute;left:0;text-align:left;margin-left:-3.9pt;margin-top:3.3pt;width:10.9pt;height:10.9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>представительства за рубежом;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567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4" o:spid="_x0000_s1034" style="position:absolute;left:0;text-align:left;margin-left:-3.9pt;margin-top:5.6pt;width:10.9pt;height:10.9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>нет.</w:t>
            </w:r>
          </w:p>
          <w:p w:rsidR="0010408D" w:rsidRPr="00675CD4" w:rsidRDefault="0010408D" w:rsidP="00675CD4">
            <w:pPr>
              <w:autoSpaceDE w:val="0"/>
              <w:autoSpaceDN w:val="0"/>
              <w:adjustRightInd w:val="0"/>
              <w:spacing w:line="360" w:lineRule="auto"/>
              <w:ind w:firstLine="567"/>
              <w:contextualSpacing/>
              <w:rPr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</w:rPr>
              <w:t>Если да, то укажите их количество?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количество филиалов/представительств ___________ шт. 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количество представительств за рубежом__________ шт.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Если есть представительства за рубежом, то укажите в каких странах?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выбирается из прогруженного списка стран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Если есть филиалы в России укажите в каких регионах?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выбирается из прогруженного списка регионов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Относится ли Ваша организация (ИП) к следующим</w:t>
            </w:r>
            <w:r w:rsidRPr="00675CD4">
              <w:rPr>
                <w:color w:val="FF0000"/>
                <w:sz w:val="26"/>
                <w:szCs w:val="26"/>
                <w:lang w:eastAsia="en-US"/>
              </w:rPr>
              <w:t xml:space="preserve"> </w: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субъектам предпринимательства?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3" o:spid="_x0000_s1035" style="position:absolute;left:0;text-align:left;margin-left:-3.9pt;margin-top:1.55pt;width:10.9pt;height:10.9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3U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2Mhp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"/>
              </w:pict>
            </w:r>
            <w:r w:rsidRPr="00675CD4">
              <w:rPr>
                <w:i/>
                <w:color w:val="auto"/>
                <w:sz w:val="26"/>
                <w:szCs w:val="26"/>
              </w:rPr>
              <w:t xml:space="preserve">   </w:t>
            </w:r>
            <w:r>
              <w:rPr>
                <w:noProof/>
              </w:rPr>
              <w:pict>
                <v:rect id="Прямоугольник 242" o:spid="_x0000_s1036" style="position:absolute;left:0;text-align:left;margin-left:-3.9pt;margin-top:2.35pt;width:10.9pt;height:10.9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"/>
              </w:pict>
            </w:r>
            <w:r w:rsidRPr="00675CD4">
              <w:rPr>
                <w:rFonts w:ascii="Calibri" w:hAnsi="Calibri" w:cs="Calibri"/>
                <w:color w:val="auto"/>
                <w:sz w:val="22"/>
                <w:lang w:eastAsia="en-US"/>
              </w:rPr>
              <w:t xml:space="preserve"> </w:t>
            </w:r>
            <w:r w:rsidRPr="00675CD4">
              <w:rPr>
                <w:color w:val="auto"/>
                <w:sz w:val="26"/>
                <w:szCs w:val="26"/>
              </w:rPr>
              <w:t>микро предпринимательство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1" o:spid="_x0000_s1037" style="position:absolute;left:0;text-align:left;margin-left:-3.9pt;margin-top:-.2pt;width:10.9pt;height:10.9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малое предпринимательство 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40" o:spid="_x0000_s1038" style="position:absolute;left:0;text-align:left;margin-left:-3.9pt;margin-top:2.8pt;width:10.9pt;height:10.9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среднее предпринимательство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i/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9" o:spid="_x0000_s1039" style="position:absolute;left:0;text-align:left;margin-left:-3.9pt;margin-top:.25pt;width:10.9pt;height:10.9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не относится ни к одному из перечисленных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</w:rPr>
              <w:t xml:space="preserve">Входит ли Ваша организация (ИП) в банковскую группу (холдинг) в понимании статьи 4 Федерального закона от 02.12.1990 № 395-1 «О банках и банковской деятельности»? </w:t>
            </w:r>
            <w:r w:rsidRPr="00675CD4">
              <w:rPr>
                <w:color w:val="auto"/>
                <w:sz w:val="26"/>
                <w:szCs w:val="26"/>
                <w:vertAlign w:val="superscript"/>
                <w:lang w:eastAsia="en-US"/>
              </w:rPr>
              <w:footnoteReference w:id="1"/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8" o:spid="_x0000_s1040" style="position:absolute;left:0;text-align:left;margin-left:-3.9pt;margin-top:1.55pt;width:10.9pt;height:10.9pt;z-index:251615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7" o:spid="_x0000_s1041" style="position:absolute;left:0;text-align:left;margin-left:-3.9pt;margin-top:1.25pt;width:10.9pt;height:10.9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rPr>
          <w:trHeight w:val="557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Является ли Ваша организация (ИП) участником внешнеэкономической деятельности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6" o:spid="_x0000_s1042" style="position:absolute;left:0;text-align:left;margin-left:8.1pt;margin-top:1.25pt;width:10.9pt;height:10.9pt;z-index: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5" o:spid="_x0000_s1043" style="position:absolute;left:0;text-align:left;margin-left:8.1pt;margin-top:2.35pt;width:10.9pt;height:10.9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Vn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0Mx5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rPr>
          <w:trHeight w:val="557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Осуществлялась ли Вашей организацией (ИП) финансово-хозяйственная деятельность в 2015-2016 гг. 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4" o:spid="_x0000_s1044" style="position:absolute;left:0;text-align:left;margin-left:31.75pt;margin-top:1.25pt;width:10.9pt;height:10.9pt;z-index: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Vme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0MR5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>2015 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3" o:spid="_x0000_s1045" style="position:absolute;left:0;text-align:left;margin-left:31.75pt;margin-top:2.35pt;width:10.9pt;height:10.9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40f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0Mh5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2" o:spid="_x0000_s1046" style="position:absolute;left:0;text-align:left;margin-left:31.75pt;margin-top:1.35pt;width:10.9pt;height:10.9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Hm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0MB5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>2016 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1" o:spid="_x0000_s1047" style="position:absolute;left:0;text-align:left;margin-left:31.75pt;margin-top:3.4pt;width:10.9pt;height:10.9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        нет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 объем выручки</w:t>
            </w:r>
            <w:r w:rsidRPr="00675CD4">
              <w:rPr>
                <w:color w:val="auto"/>
                <w:sz w:val="26"/>
                <w:szCs w:val="26"/>
                <w:vertAlign w:val="superscript"/>
                <w:lang w:eastAsia="en-US"/>
              </w:rPr>
              <w:footnoteReference w:id="2"/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Вашей  организации (ИП) (без НДС, акцизов)  за 2015 – 2016 гг. 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2015_________ тыс. руб.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2016_________ тыс. руб.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Входит (состоит) ли Ваша организация (ИП) в </w:t>
            </w:r>
            <w:r w:rsidRPr="00675CD4">
              <w:rPr>
                <w:noProof/>
                <w:color w:val="auto"/>
                <w:sz w:val="26"/>
                <w:szCs w:val="26"/>
              </w:rPr>
              <w:t>ассоциации (союзе), гильдии, ином профессиональном объединении.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Если да, то укажите название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30" o:spid="_x0000_s1048" style="position:absolute;left:0;text-align:left;margin-left:-2.8pt;margin-top:1.95pt;width:10.9pt;height:10.9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nORA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</w:t>
            </w:r>
            <w:r w:rsidRPr="00675CD4">
              <w:rPr>
                <w:color w:val="auto"/>
                <w:sz w:val="26"/>
                <w:szCs w:val="26"/>
              </w:rPr>
              <w:t>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229" o:spid="_x0000_s1049" style="position:absolute;left:0;text-align:left;margin-left:-2.8pt;margin-top:2.35pt;width:10.9pt;height:10.9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___________________________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количество клиентов Вашей организации (ИП), которым осуществлялась продажа товаров (из драгоценных металлов, драгоценных камней, с содержанием драгоценных металлов) за период 2015-2016 гг..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2015_________шт.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2016_________шт.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количество клиентов Вашей организации (ИП), которым выполнялись работы, оказывались услуги, за период 2015-2016 гг..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2015_________шт.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2016_________шт.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количество сделок (операций) заключенных в 2015 – 2016 гг. Вашей организацией (ИП) по виду деятельности, указанному в вопросе № 1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(указывается: количество покупателе для розничной торговли; количество заключенных договоров с клиентами при оптовой торговли.).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2015_________шт.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2016_________шт.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максимальный размер стоимости одной единицы драгоценных металлов, драгоценных камней (ювелирных изделий, химических соединений, термопар, анодов, часов, посуды и т.д.) реализуемых Вашей организацией (ИП)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2015__________ тыс. руб.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2016__________ тыс. руб.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источники финансирования Вашей деятельности: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8" o:spid="_x0000_s1050" style="position:absolute;margin-left:-1.7pt;margin-top:.65pt;width:10.9pt;height:10.9pt;z-index: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Собственные средства;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6" o:spid="_x0000_s1051" style="position:absolute;margin-left:-1.7pt;margin-top:-.5pt;width:10.9pt;height:10.9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Кредиты российских и зарубежных банков;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7" o:spid="_x0000_s1052" style="position:absolute;margin-left:-1.7pt;margin-top:1.6pt;width:10.9pt;height:10.9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Заемные средства юридических лиц, индивидуальных   предпринимателей и частных лиц;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5" o:spid="_x0000_s1053" style="position:absolute;margin-left:-1.7pt;margin-top:.75pt;width:10.9pt;height:10.9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Иные (Пожалуйста, укажите).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Оказываете ли Вы агентские услуги по операциям с драгоценными металлами, драгоценными камнями и изделиями из них: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4" o:spid="_x0000_s1054" style="position:absolute;margin-left:-1.7pt;margin-top:2.05pt;width:10.9pt;height:10.9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3" o:spid="_x0000_s1055" style="position:absolute;margin-left:-1.7pt;margin-top:2.05pt;width:10.9pt;height:10.9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Ax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0Mhp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Оказываете ли Вы комиссионные услуги по операциям с драгоценными металлами, драгоценными камнями и изделиями из них: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2" o:spid="_x0000_s1056" style="position:absolute;margin-left:-1.7pt;margin-top:3.35pt;width:10.9pt;height:10.9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1" o:spid="_x0000_s1057" style="position:absolute;margin-left:-1.7pt;margin-top:2.75pt;width:10.9pt;height:10.9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источники поступления ювелирных изделий и/или драгоценных металлов: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20" o:spid="_x0000_s1058" style="position:absolute;margin-left:-1.7pt;margin-top:4.15pt;width:10.9pt;height:10.9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UTgRQ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Аффинажные предприятия;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9" o:spid="_x0000_s1059" style="position:absolute;margin-left:-1.7pt;margin-top:3.55pt;width:10.9pt;height:10.9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Ломбарды;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8" o:spid="_x0000_s1060" style="position:absolute;margin-left:-2.3pt;margin-top:2.7pt;width:10.9pt;height:10.9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Iy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Российские и иностранные банки;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7" o:spid="_x0000_s1061" style="position:absolute;margin-left:-2.3pt;margin-top:2.6pt;width:10.9pt;height:10.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Производители ювелирных изделий;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6" o:spid="_x0000_s1062" style="position:absolute;margin-left:-2.3pt;margin-top:3.1pt;width:10.9pt;height:10.9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Организации и индивидуальные предприниматели, осуществляющие оптовую торговлю ювелирными изделиями и/или драгоценными металлами;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5" o:spid="_x0000_s1063" style="position:absolute;margin-left:-2.3pt;margin-top:1.05pt;width:10.9pt;height:10.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Частные лица;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4" o:spid="_x0000_s1064" style="position:absolute;margin-left:-2.3pt;margin-top:1.65pt;width:10.9pt;height:10.9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Иные (Пожалуйста, укажите).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источники поступления драгоценных камней: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3" o:spid="_x0000_s1065" style="position:absolute;margin-left:-1.2pt;margin-top:2.25pt;width:10.9pt;height:10.9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RZD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Гохран России;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2" o:spid="_x0000_s1066" style="position:absolute;margin-left:-2.3pt;margin-top:3.05pt;width:10.9pt;height:10.9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Российские добывающие организации;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1" o:spid="_x0000_s1067" style="position:absolute;margin-left:-1.2pt;margin-top:2.5pt;width:10.9pt;height:10.9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Зарубежные поставщики;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10" o:spid="_x0000_s1068" style="position:absolute;margin-left:-1.2pt;margin-top:3.1pt;width:10.9pt;height:10.9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KSRQ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Организации и индивидуальные предприниматели, осуществляющие обработку драгоценных камней;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9" o:spid="_x0000_s1069" style="position:absolute;margin-left:-1.2pt;margin-top:.35pt;width:10.9pt;height:10.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Организации и индивидуальные предприниматели, осуществляющие оптовую торговлю драгоценными камнями;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8" o:spid="_x0000_s1070" style="position:absolute;margin-left:-2.3pt;margin-top:14.15pt;width:10.9pt;height:10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"/>
              </w:pict>
            </w:r>
            <w:r>
              <w:rPr>
                <w:noProof/>
              </w:rPr>
              <w:pict>
                <v:rect id="Прямоугольник 207" o:spid="_x0000_s1071" style="position:absolute;margin-left:-2.3pt;margin-top:-.45pt;width:10.9pt;height:10.9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Драгоценные камни не приобретались;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Иные (Пожалуйста, укажите).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Имелись ли случаи дробления Вашими клиентами операций в рамках заключенных договоров купли-продажи драгоценных металлов, драгоценных камней и/или изделий из них с целью уклонения от процедур обязательного контроля.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6" o:spid="_x0000_s1072" style="position:absolute;margin-left:-1.2pt;margin-top:.5pt;width:10.9pt;height:10.9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Да;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5" o:spid="_x0000_s1073" style="position:absolute;margin-left:-1.2pt;margin-top:1.65pt;width:10.9pt;height:10.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i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Имелись ли случаи приобретения Вами ювелирных изделий без оттисков государственных пробирных клейм.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4" o:spid="_x0000_s1074" style="position:absolute;margin-left:-2.3pt;margin-top:1.9pt;width:10.9pt;height:10.9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3" o:spid="_x0000_s1075" style="position:absolute;margin-left:-2.3pt;margin-top:2.5pt;width:10.9pt;height:10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ind w:hanging="16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Укажите количество сотрудников Вашей организации (ИП) с учетом филиалов, которые в соответствии со своими обязанностями выполняют </w:t>
            </w:r>
            <w:r w:rsidRPr="00675CD4">
              <w:rPr>
                <w:color w:val="auto"/>
                <w:sz w:val="26"/>
                <w:szCs w:val="26"/>
              </w:rPr>
              <w:t xml:space="preserve"> функции в целях ПОД/ФТ (в обязанности которых входит подготовка и направление сведений в Росфинмониторинг, проведение идентификации лиц, принимаемых на обслуживание, иные сотрудники в обязанности которых входит реализация правил внутреннего контроля)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_____ чел.</w:t>
            </w:r>
          </w:p>
        </w:tc>
      </w:tr>
      <w:tr w:rsidR="0010408D" w:rsidRPr="00675CD4" w:rsidTr="004145AA">
        <w:trPr>
          <w:trHeight w:val="739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Укажите дату утверждения правил внутреннего контроля Вашей организации (ИП)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ДД.ММ.ГГГГ</w:t>
            </w:r>
          </w:p>
        </w:tc>
      </w:tr>
      <w:tr w:rsidR="0010408D" w:rsidRPr="00675CD4" w:rsidTr="004145AA">
        <w:trPr>
          <w:trHeight w:val="739"/>
        </w:trPr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 xml:space="preserve">Вносила ли Ваша организация (ИП) изменения в правила внутреннего контроля  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Если да укажите дату последней редакции (актуальной)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2" o:spid="_x0000_s1076" style="position:absolute;left:0;text-align:left;margin-left:-1.55pt;margin-top:3.3pt;width:10.9pt;height:10.9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1" o:spid="_x0000_s1077" style="position:absolute;left:0;text-align:left;margin-left:-1.55pt;margin-top:2.6pt;width:10.9pt;height:10.9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ДД.ММ.ГГГГ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 xml:space="preserve">Были ли случаи, когда клиентом Вашей организации (ИП) являлось публичное должностное лицо? 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200" o:spid="_x0000_s1078" style="position:absolute;left:0;text-align:left;margin-left:-1.55pt;margin-top:3.3pt;width:10.9pt;height:10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9+8RQ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99" o:spid="_x0000_s1079" style="position:absolute;left:0;text-align:left;margin-left:-1.55pt;margin-top:2.6pt;width:10.9pt;height:10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kqt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8" o:spid="_x0000_s1080" style="position:absolute;left:0;text-align:left;margin-left:-1.55pt;margin-top:.85pt;width:10.9pt;height:10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eZU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не знаю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Проводит ли Ваша организация (ИП) идентификацию бенефициарных владельцев юридических лиц 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7" o:spid="_x0000_s1081" style="position:absolute;left:0;text-align:left;margin-left:-1.55pt;margin-top:3.3pt;width:10.9pt;height:10.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6" o:spid="_x0000_s1082" style="position:absolute;left:0;text-align:left;margin-left:-1.55pt;margin-top:2.6pt;width:10.9pt;height:10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5" o:spid="_x0000_s1083" style="position:absolute;left:0;text-align:left;margin-left:-1.55pt;margin-top:.85pt;width:10.9pt;height:10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pd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не знаю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Если да, то на основании каких документов проводится в Вашей организации (ИП) идентификация бенефициарных владельцев? 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4" o:spid="_x0000_s1084" style="position:absolute;left:0;text-align:left;margin-left:-1.55pt;margin-top:.5pt;width:10.9pt;height:10.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ak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документов, предоставленных Вашим клиентом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3" o:spid="_x0000_s1085" style="position:absolute;left:0;text-align:left;margin-left:-1.55pt;margin-top:3.15pt;width:10.9pt;height:10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информации, полученной из открытых источников (сайт клиента), иное (укажите)__________  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2" o:spid="_x0000_s1086" style="position:absolute;left:0;text-align:left;margin-left:-1.55pt;margin-top:2.05pt;width:10.9pt;height:10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7c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выписки из ЕГРЮЛ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1" o:spid="_x0000_s1087" style="position:absolute;left:0;text-align:left;margin-left:-1.55pt;margin-top:2.1pt;width:10.9pt;height:10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документов, полученных от 3х лиц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90" o:spid="_x0000_s1088" style="position:absolute;left:0;text-align:left;margin-left:-1.55pt;margin-top:1.45pt;width:10.9pt;height:10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0b0RQIAAFA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иное, укажите____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Запрашиваете ли Вы перед заключением договора с контрагентом сведения о его постановке на специальный учет: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9" o:spid="_x0000_s1089" style="position:absolute;margin-left:-.45pt;margin-top:3.75pt;width:10.9pt;height:10.9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Сведения о постановке на специальный учет (номер документа);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8" o:spid="_x0000_s1090" style="position:absolute;margin-left:-.45pt;margin-top:2.65pt;width:10.9pt;height:10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Kt6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Сведения из карты постановки на специальный учет;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7" o:spid="_x0000_s1091" style="position:absolute;margin-left:-.45pt;margin-top:1.5pt;width:10.9pt;height:10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 Данные сведения не запрашиваются.</w:t>
            </w: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Как часто вы обновляете информацию о своем клиенте?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6" o:spid="_x0000_s1092" style="position:absolute;left:0;text-align:left;margin-left:-.45pt;margin-top:1.25pt;width:10.9pt;height:10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раз в квартал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5" o:spid="_x0000_s1093" style="position:absolute;left:0;text-align:left;margin-left:-.45pt;margin-top:2.95pt;width:10.9pt;height:10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dz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раз в полгода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4" o:spid="_x0000_s1094" style="position:absolute;left:0;text-align:left;margin-left:-.45pt;margin-top:2.85pt;width:10.9pt;height:10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uK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раз в год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83" o:spid="_x0000_s1095" style="position:absolute;left:0;text-align:left;margin-left:-.45pt;margin-top:3.35pt;width:10.9pt;height:10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иное (укажите)_____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autoSpaceDE w:val="0"/>
              <w:autoSpaceDN w:val="0"/>
              <w:adjustRightInd w:val="0"/>
              <w:ind w:hanging="16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Прошло ли обучение в форме </w:t>
            </w:r>
            <w:r w:rsidRPr="00675CD4">
              <w:rPr>
                <w:color w:val="auto"/>
                <w:sz w:val="26"/>
                <w:szCs w:val="26"/>
              </w:rPr>
              <w:t>целевого инструктажа специальное должностное лицо Вашей организации (ИП)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2" o:spid="_x0000_s1096" style="position:absolute;left:0;text-align:left;margin-left:-1.55pt;margin-top:3.2pt;width:10.9pt;height:10.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1" o:spid="_x0000_s1097" style="position:absolute;left:0;text-align:left;margin-left:-1.55pt;margin-top:5.15pt;width:10.9pt;height:10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80" o:spid="_x0000_s1098" style="position:absolute;left:0;text-align:left;margin-left:-1.55pt;margin-top:5.1pt;width:10.9pt;height:10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 знаю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Осуществляла ли Ваша организация (ИП)  операции с денежными средствами или иным имуществом, подлежащие обязательному контролю</w:t>
            </w:r>
            <w:r w:rsidRPr="00675CD4">
              <w:rPr>
                <w:color w:val="auto"/>
                <w:sz w:val="26"/>
                <w:szCs w:val="26"/>
                <w:vertAlign w:val="superscript"/>
                <w:lang w:eastAsia="en-US"/>
              </w:rPr>
              <w:footnoteReference w:id="3"/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в 2015-2016 гг.?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79" o:spid="_x0000_s1099" style="position:absolute;left:0;text-align:left;margin-left:28.5pt;margin-top:1.55pt;width:10.9pt;height:10.9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"/>
              </w:pict>
            </w:r>
            <w:r w:rsidRPr="00675CD4">
              <w:rPr>
                <w:color w:val="auto"/>
                <w:sz w:val="26"/>
                <w:szCs w:val="26"/>
              </w:rPr>
              <w:t>2015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78" o:spid="_x0000_s1100" style="position:absolute;left:0;text-align:left;margin-left:28.5pt;margin-top:2.35pt;width:10.9pt;height:10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77" o:spid="_x0000_s1101" style="position:absolute;left:0;text-align:left;margin-left:28.5pt;margin-top:3.2pt;width:10.9pt;height:10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>2016 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76" o:spid="_x0000_s1102" style="position:absolute;left:0;text-align:left;margin-left:28.5pt;margin-top:3.15pt;width:10.9pt;height:10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</w:rPr>
              <w:t xml:space="preserve">         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rPr>
          <w:trHeight w:val="963"/>
        </w:trPr>
        <w:tc>
          <w:tcPr>
            <w:tcW w:w="315" w:type="pct"/>
            <w:vMerge w:val="restar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Имелись ли случаи отвержения сообщений об операциях, подлежащих контролю</w:t>
            </w:r>
          </w:p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5" o:spid="_x0000_s1103" style="position:absolute;left:0;text-align:left;margin-left:-.45pt;margin-top:3.9pt;width:10.9pt;height:10.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4" o:spid="_x0000_s1104" style="position:absolute;left:0;text-align:left;margin-left:-.45pt;margin-top:3.25pt;width:10.9pt;height:10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rPr>
          <w:trHeight w:val="510"/>
        </w:trPr>
        <w:tc>
          <w:tcPr>
            <w:tcW w:w="315" w:type="pct"/>
            <w:vMerge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</w:rPr>
              <w:t>Если да, то укажите основные причины отвержения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_________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способ выявления операций, подлежащих обязательному контролю, в Вашей организации (ИП)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3" o:spid="_x0000_s1105" style="position:absolute;left:0;text-align:left;margin-left:-1.55pt;margin-top:3.2pt;width:10.9pt;height:10.9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автоматизированный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2" o:spid="_x0000_s1106" style="position:absolute;left:0;text-align:left;margin-left:-1.55pt;margin-top:5.05pt;width:10.9pt;height:10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 автоматизированный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Укажите способ выявления необычных (сомнительных) операций в Вашей организации (ИП)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1" o:spid="_x0000_s1107" style="position:absolute;left:0;text-align:left;margin-left:-1.55pt;margin-top:3.2pt;width:10.9pt;height:10.9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автоматизированный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70" o:spid="_x0000_s1108" style="position:absolute;left:0;text-align:left;margin-left:-1.55pt;margin-top:5.05pt;width:10.9pt;height:10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 автоматизированный 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  <w:tr w:rsidR="0010408D" w:rsidRPr="00675CD4" w:rsidTr="004145AA">
        <w:tc>
          <w:tcPr>
            <w:tcW w:w="315" w:type="pc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Какой способ доступа к </w:t>
            </w:r>
            <w:r w:rsidRPr="00675CD4">
              <w:rPr>
                <w:color w:val="auto"/>
                <w:sz w:val="26"/>
                <w:szCs w:val="26"/>
              </w:rPr>
              <w:t>Перечню организаций и физических лиц, в отношении которых имеются сведения об их причастности к экстремистской деятельности или терроризму, Вы используете при идентификации клиента, представителя клиента и (или) выгодоприобретателя, бенефициара?</w:t>
            </w:r>
          </w:p>
          <w:p w:rsidR="0010408D" w:rsidRPr="00675CD4" w:rsidRDefault="0010408D" w:rsidP="00675CD4">
            <w:pPr>
              <w:ind w:firstLine="0"/>
              <w:jc w:val="left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69" o:spid="_x0000_s1109" style="position:absolute;left:0;text-align:left;margin-left:-1.55pt;margin-top:.95pt;width:10.9pt;height:10.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в Личном кабинете на портале Росфинмониторинга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68" o:spid="_x0000_s1110" style="position:absolute;left:0;text-align:left;margin-left:-1.55pt;margin-top:.9pt;width:10.9pt;height:10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на официальном сайте Росфинмониторинга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67" o:spid="_x0000_s1111" style="position:absolute;left:0;text-align:left;margin-left:-1.55pt;margin-top:1.25pt;width:10.9pt;height:10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"/>
              </w:pict>
            </w:r>
            <w:r w:rsidRPr="00675CD4">
              <w:rPr>
                <w:noProof/>
                <w:color w:val="auto"/>
                <w:sz w:val="26"/>
                <w:szCs w:val="26"/>
              </w:rPr>
              <w:t xml:space="preserve">    публикуемый в Российской газете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>
              <w:rPr>
                <w:noProof/>
              </w:rPr>
              <w:pict>
                <v:rect id="Прямоугольник 166" o:spid="_x0000_s1112" style="position:absolute;left:0;text-align:left;margin-left:-1.55pt;margin-top:1.95pt;width:10.9pt;height:10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Иное (укажите)</w:t>
            </w:r>
          </w:p>
        </w:tc>
      </w:tr>
      <w:tr w:rsidR="0010408D" w:rsidRPr="00675CD4" w:rsidTr="004145AA">
        <w:tc>
          <w:tcPr>
            <w:tcW w:w="315" w:type="pct"/>
            <w:vMerge w:val="restart"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Есть ли у Вашей организации (ИП) клиенты с повышенным уровнем риска ОД/ФТ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65" o:spid="_x0000_s1113" style="position:absolute;left:0;text-align:left;margin-left:-.45pt;margin-top:1.25pt;width:10.9pt;height:10.9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да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64" o:spid="_x0000_s1114" style="position:absolute;left:0;text-align:left;margin-left:-1.55pt;margin-top:5.15pt;width:10.9pt;height:10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"/>
              </w:pict>
            </w: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нет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>
              <w:rPr>
                <w:noProof/>
              </w:rPr>
              <w:pict>
                <v:rect id="Прямоугольник 163" o:spid="_x0000_s1115" style="position:absolute;left:0;text-align:left;margin-left:-1.55pt;margin-top:13.05pt;width:10.9pt;height:10.9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"/>
              </w:pict>
            </w:r>
          </w:p>
          <w:p w:rsidR="0010408D" w:rsidRPr="00675CD4" w:rsidRDefault="0010408D" w:rsidP="00675CD4">
            <w:pPr>
              <w:ind w:firstLine="0"/>
              <w:contextualSpacing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 xml:space="preserve">    не знаю</w:t>
            </w:r>
          </w:p>
        </w:tc>
      </w:tr>
      <w:tr w:rsidR="0010408D" w:rsidRPr="00675CD4" w:rsidTr="004145AA">
        <w:tc>
          <w:tcPr>
            <w:tcW w:w="315" w:type="pct"/>
            <w:vMerge/>
          </w:tcPr>
          <w:p w:rsidR="0010408D" w:rsidRPr="00675CD4" w:rsidRDefault="0010408D" w:rsidP="00675CD4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892" w:type="pct"/>
          </w:tcPr>
          <w:p w:rsidR="0010408D" w:rsidRPr="00675CD4" w:rsidRDefault="0010408D" w:rsidP="00675CD4">
            <w:pPr>
              <w:ind w:firstLine="0"/>
              <w:rPr>
                <w:color w:val="auto"/>
                <w:sz w:val="26"/>
                <w:szCs w:val="26"/>
                <w:lang w:eastAsia="en-US"/>
              </w:rPr>
            </w:pPr>
            <w:r w:rsidRPr="00675CD4">
              <w:rPr>
                <w:color w:val="auto"/>
                <w:sz w:val="26"/>
                <w:szCs w:val="26"/>
                <w:lang w:eastAsia="en-US"/>
              </w:rPr>
              <w:t>Если нет, укажите каковы причины по Вашему мнению</w:t>
            </w:r>
          </w:p>
        </w:tc>
        <w:tc>
          <w:tcPr>
            <w:tcW w:w="2793" w:type="pct"/>
          </w:tcPr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1.____________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2.____________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  <w:r w:rsidRPr="00675CD4">
              <w:rPr>
                <w:noProof/>
                <w:color w:val="auto"/>
                <w:sz w:val="26"/>
                <w:szCs w:val="26"/>
              </w:rPr>
              <w:t>3.____________</w:t>
            </w:r>
          </w:p>
          <w:p w:rsidR="0010408D" w:rsidRPr="00675CD4" w:rsidRDefault="0010408D" w:rsidP="00675CD4">
            <w:pPr>
              <w:ind w:firstLine="0"/>
              <w:contextualSpacing/>
              <w:rPr>
                <w:noProof/>
                <w:color w:val="auto"/>
                <w:sz w:val="26"/>
                <w:szCs w:val="26"/>
              </w:rPr>
            </w:pPr>
          </w:p>
        </w:tc>
      </w:tr>
    </w:tbl>
    <w:p w:rsidR="0010408D" w:rsidRPr="00675CD4" w:rsidRDefault="0010408D" w:rsidP="00675CD4">
      <w:pPr>
        <w:ind w:firstLine="0"/>
        <w:rPr>
          <w:color w:val="auto"/>
          <w:sz w:val="28"/>
          <w:szCs w:val="28"/>
          <w:lang w:eastAsia="en-US"/>
        </w:rPr>
      </w:pPr>
    </w:p>
    <w:p w:rsidR="0010408D" w:rsidRPr="006F1A5E" w:rsidRDefault="0010408D" w:rsidP="00641685">
      <w:pPr>
        <w:rPr>
          <w:sz w:val="26"/>
          <w:szCs w:val="26"/>
          <w:lang/>
        </w:rPr>
      </w:pPr>
    </w:p>
    <w:sectPr w:rsidR="0010408D" w:rsidRPr="006F1A5E" w:rsidSect="000A49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8D" w:rsidRDefault="0010408D" w:rsidP="00640D35">
      <w:r>
        <w:separator/>
      </w:r>
    </w:p>
  </w:endnote>
  <w:endnote w:type="continuationSeparator" w:id="0">
    <w:p w:rsidR="0010408D" w:rsidRDefault="0010408D" w:rsidP="0064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8D" w:rsidRDefault="0010408D" w:rsidP="00640D35">
      <w:r>
        <w:separator/>
      </w:r>
    </w:p>
  </w:footnote>
  <w:footnote w:type="continuationSeparator" w:id="0">
    <w:p w:rsidR="0010408D" w:rsidRDefault="0010408D" w:rsidP="00640D35">
      <w:r>
        <w:continuationSeparator/>
      </w:r>
    </w:p>
  </w:footnote>
  <w:footnote w:id="1">
    <w:p w:rsidR="0010408D" w:rsidRPr="002816C8" w:rsidRDefault="0010408D" w:rsidP="00675CD4">
      <w:pPr>
        <w:pStyle w:val="FootnoteText"/>
        <w:jc w:val="both"/>
        <w:rPr>
          <w:lang w:val="ru-RU"/>
        </w:rPr>
      </w:pPr>
      <w:r>
        <w:rPr>
          <w:rStyle w:val="FootnoteReference"/>
        </w:rPr>
        <w:footnoteRef/>
      </w:r>
      <w:r w:rsidRPr="002816C8">
        <w:rPr>
          <w:lang w:val="ru-RU"/>
        </w:rPr>
        <w:t xml:space="preserve"> Федеральный закон от 02.12.1990 № 395-1 (ред. от 20.04.2015) «О банках и банковской деятельности»</w:t>
      </w:r>
      <w:r>
        <w:rPr>
          <w:lang w:val="ru-RU"/>
        </w:rPr>
        <w:t xml:space="preserve"> </w:t>
      </w:r>
      <w:r w:rsidRPr="002816C8">
        <w:rPr>
          <w:lang w:val="ru-RU"/>
        </w:rPr>
        <w:t>Статья 4. Банковская группа и банковский холдинг</w:t>
      </w:r>
    </w:p>
    <w:p w:rsidR="0010408D" w:rsidRPr="002816C8" w:rsidRDefault="0010408D" w:rsidP="00675CD4">
      <w:pPr>
        <w:pStyle w:val="FootnoteText"/>
        <w:jc w:val="both"/>
        <w:rPr>
          <w:lang w:val="ru-RU"/>
        </w:rPr>
      </w:pPr>
      <w:r w:rsidRPr="002816C8">
        <w:rPr>
          <w:lang w:val="ru-RU"/>
        </w:rPr>
        <w:t xml:space="preserve">В целях </w:t>
      </w:r>
      <w:r>
        <w:rPr>
          <w:lang w:val="ru-RU"/>
        </w:rPr>
        <w:t xml:space="preserve"> </w:t>
      </w:r>
      <w:r w:rsidRPr="002816C8">
        <w:rPr>
          <w:lang w:val="ru-RU"/>
        </w:rPr>
        <w:t xml:space="preserve">Федерального закона </w:t>
      </w:r>
      <w:r>
        <w:rPr>
          <w:lang w:val="ru-RU"/>
        </w:rPr>
        <w:t xml:space="preserve">№ 395-1 </w:t>
      </w:r>
      <w:r w:rsidRPr="002816C8">
        <w:rPr>
          <w:lang w:val="ru-RU"/>
        </w:rPr>
        <w:t>банковской группой признается не являющееся юридическим лицом объединение юридических лиц, в котором одно юридическое лицо или несколько юридических лиц (далее - участники банковской группы) находятся под контролем либо значительным влиянием одной кредитной организации (далее - головная кредитная организация банковской группы).</w:t>
      </w:r>
    </w:p>
    <w:p w:rsidR="0010408D" w:rsidRPr="00BB4F1B" w:rsidRDefault="0010408D" w:rsidP="00675CD4">
      <w:pPr>
        <w:pStyle w:val="FootnoteText"/>
        <w:jc w:val="both"/>
        <w:rPr>
          <w:lang w:val="ru-RU"/>
        </w:rPr>
      </w:pPr>
      <w:r w:rsidRPr="002816C8">
        <w:rPr>
          <w:lang w:val="ru-RU"/>
        </w:rPr>
        <w:t>В целях Федерального закона банковским холдингом признается не являющееся юридическим лицом объединение юридических лиц (далее - участники банковского холдинга), включающее хотя бы одну кредитную организацию, находящуюся под контролем одного юридического лица, не являющегося кредитной организацией (далее - головная организация банковского холдинга), а также (при их наличии) иные (не являющиеся кредитными организациями) юридические лица, находящиеся под контролем либо значительным влиянием головной организации банковского холдинга или входящие в банковские группы кредитных организаций - участников банковского холдинга, при условии, что доля банковской деятельности, определенная на основе методики Банка России, в деятельности банковского холдинга составляет не менее 40 процентов.</w:t>
      </w:r>
    </w:p>
    <w:p w:rsidR="0010408D" w:rsidRDefault="0010408D" w:rsidP="00675CD4">
      <w:pPr>
        <w:pStyle w:val="FootnoteText"/>
        <w:jc w:val="both"/>
      </w:pPr>
    </w:p>
  </w:footnote>
  <w:footnote w:id="2">
    <w:p w:rsidR="0010408D" w:rsidRDefault="0010408D" w:rsidP="00675CD4">
      <w:pPr>
        <w:pStyle w:val="FootnoteText"/>
      </w:pPr>
      <w:r>
        <w:rPr>
          <w:rStyle w:val="FootnoteReference"/>
        </w:rPr>
        <w:footnoteRef/>
      </w:r>
      <w:r w:rsidRPr="002816C8">
        <w:rPr>
          <w:lang w:val="ru-RU"/>
        </w:rPr>
        <w:t xml:space="preserve"> </w:t>
      </w:r>
      <w:r>
        <w:rPr>
          <w:lang w:val="ru-RU"/>
        </w:rPr>
        <w:t>П</w:t>
      </w:r>
      <w:r w:rsidRPr="002816C8">
        <w:rPr>
          <w:lang w:val="ru-RU"/>
        </w:rPr>
        <w:t>риводится стоимость отгруженных товаров собственного производства, выполненных собственными силами работ и услуг, а также выручка от продажи приобретенных на стороне товаров (без налога на добавленную стоимость, акцизов и других аналогичных обязательных платежей)</w:t>
      </w:r>
    </w:p>
  </w:footnote>
  <w:footnote w:id="3">
    <w:p w:rsidR="0010408D" w:rsidRDefault="0010408D" w:rsidP="00675CD4">
      <w:pPr>
        <w:pStyle w:val="FootnoteText"/>
      </w:pPr>
      <w:r>
        <w:rPr>
          <w:rStyle w:val="FootnoteReference"/>
        </w:rPr>
        <w:footnoteRef/>
      </w:r>
      <w:r w:rsidRPr="002816C8">
        <w:rPr>
          <w:lang w:val="ru-RU"/>
        </w:rPr>
        <w:t xml:space="preserve"> </w:t>
      </w:r>
      <w:r>
        <w:rPr>
          <w:lang w:val="ru-RU"/>
        </w:rPr>
        <w:t xml:space="preserve">Перечисленные в </w:t>
      </w:r>
      <w:r w:rsidRPr="002816C8">
        <w:rPr>
          <w:lang w:val="ru-RU"/>
        </w:rPr>
        <w:t>Статья 6</w:t>
      </w:r>
      <w:r>
        <w:rPr>
          <w:lang w:val="ru-RU"/>
        </w:rPr>
        <w:t xml:space="preserve"> </w:t>
      </w:r>
      <w:r w:rsidRPr="00431DDE">
        <w:rPr>
          <w:lang w:val="ru-RU"/>
        </w:rPr>
        <w:t>Федеральный закон от 07.08.2001 N 115-ФЗ</w:t>
      </w:r>
      <w:r>
        <w:rPr>
          <w:lang w:val="ru-RU"/>
        </w:rPr>
        <w:t xml:space="preserve"> «</w:t>
      </w:r>
      <w:r w:rsidRPr="00431DDE">
        <w:rPr>
          <w:lang w:val="ru-RU"/>
        </w:rPr>
        <w:t>О противодействии легализации (отмыванию) доходов, полученных преступным пут</w:t>
      </w:r>
      <w:r>
        <w:rPr>
          <w:lang w:val="ru-RU"/>
        </w:rPr>
        <w:t>ем, и финансированию терроризма»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08D" w:rsidRDefault="001040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73FA"/>
    <w:multiLevelType w:val="hybridMultilevel"/>
    <w:tmpl w:val="77B03DBA"/>
    <w:lvl w:ilvl="0" w:tplc="80E2D39A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74AB08D0"/>
    <w:multiLevelType w:val="hybridMultilevel"/>
    <w:tmpl w:val="AC327FE8"/>
    <w:lvl w:ilvl="0" w:tplc="43E2C7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9C369F"/>
    <w:multiLevelType w:val="multilevel"/>
    <w:tmpl w:val="8ADC8064"/>
    <w:lvl w:ilvl="0">
      <w:start w:val="1"/>
      <w:numFmt w:val="decimal"/>
      <w:pStyle w:val="Heading1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9"/>
        <w:szCs w:val="29"/>
        <w:u w:val="none" w:color="000000"/>
        <w:vertAlign w:val="baseline"/>
      </w:rPr>
    </w:lvl>
    <w:lvl w:ilvl="1">
      <w:start w:val="1"/>
      <w:numFmt w:val="decimal"/>
      <w:pStyle w:val="Heading2"/>
      <w:lvlText w:val="%1.%2."/>
      <w:lvlJc w:val="left"/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>
      <w:start w:val="1"/>
      <w:numFmt w:val="decimal"/>
      <w:pStyle w:val="Heading3"/>
      <w:lvlText w:val="%1.%2.%3."/>
      <w:lvlJc w:val="left"/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>
      <w:start w:val="1"/>
      <w:numFmt w:val="decimal"/>
      <w:pStyle w:val="Heading4"/>
      <w:lvlText w:val="%1.%2.%3.%4."/>
      <w:lvlJc w:val="left"/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155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27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299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371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443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3">
    <w:nsid w:val="7F0A7DF3"/>
    <w:multiLevelType w:val="hybridMultilevel"/>
    <w:tmpl w:val="77B03DBA"/>
    <w:lvl w:ilvl="0" w:tplc="80E2D39A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0FD"/>
    <w:rsid w:val="000A49C4"/>
    <w:rsid w:val="0010408D"/>
    <w:rsid w:val="00127007"/>
    <w:rsid w:val="00264328"/>
    <w:rsid w:val="002816C8"/>
    <w:rsid w:val="00291266"/>
    <w:rsid w:val="00334977"/>
    <w:rsid w:val="00351FEC"/>
    <w:rsid w:val="003559F0"/>
    <w:rsid w:val="003D7997"/>
    <w:rsid w:val="004145AA"/>
    <w:rsid w:val="00431DDE"/>
    <w:rsid w:val="005667FA"/>
    <w:rsid w:val="00640D35"/>
    <w:rsid w:val="00641685"/>
    <w:rsid w:val="00675CD4"/>
    <w:rsid w:val="006D3244"/>
    <w:rsid w:val="006F1A5E"/>
    <w:rsid w:val="00803BC6"/>
    <w:rsid w:val="00852A7B"/>
    <w:rsid w:val="00956267"/>
    <w:rsid w:val="00B43D87"/>
    <w:rsid w:val="00BB4F1B"/>
    <w:rsid w:val="00BC50FD"/>
    <w:rsid w:val="00C1599C"/>
    <w:rsid w:val="00C655DA"/>
    <w:rsid w:val="00CD0F50"/>
    <w:rsid w:val="00D411E2"/>
    <w:rsid w:val="00D567DA"/>
    <w:rsid w:val="00EC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E2"/>
    <w:pPr>
      <w:ind w:firstLine="851"/>
      <w:jc w:val="both"/>
    </w:pPr>
    <w:rPr>
      <w:rFonts w:ascii="Times New Roman" w:eastAsia="Times New Roman" w:hAnsi="Times New Roman"/>
      <w:color w:val="000000"/>
      <w:sz w:val="24"/>
    </w:rPr>
  </w:style>
  <w:style w:type="paragraph" w:styleId="Heading1">
    <w:name w:val="heading 1"/>
    <w:aliases w:val="Заголовок главы"/>
    <w:basedOn w:val="Normal"/>
    <w:next w:val="Normal"/>
    <w:link w:val="Heading1Char"/>
    <w:autoRedefine/>
    <w:uiPriority w:val="99"/>
    <w:qFormat/>
    <w:rsid w:val="00D411E2"/>
    <w:pPr>
      <w:keepNext/>
      <w:keepLines/>
      <w:numPr>
        <w:numId w:val="1"/>
      </w:numPr>
      <w:spacing w:before="240" w:after="360"/>
      <w:ind w:firstLine="0"/>
      <w:outlineLvl w:val="0"/>
    </w:pPr>
    <w:rPr>
      <w:b/>
      <w:sz w:val="32"/>
      <w:szCs w:val="32"/>
    </w:rPr>
  </w:style>
  <w:style w:type="paragraph" w:styleId="Heading2">
    <w:name w:val="heading 2"/>
    <w:aliases w:val="Заголовок раздела"/>
    <w:basedOn w:val="Normal"/>
    <w:next w:val="Normal"/>
    <w:link w:val="Heading2Char"/>
    <w:autoRedefine/>
    <w:uiPriority w:val="99"/>
    <w:qFormat/>
    <w:rsid w:val="00D411E2"/>
    <w:pPr>
      <w:keepNext/>
      <w:keepLines/>
      <w:numPr>
        <w:ilvl w:val="1"/>
        <w:numId w:val="1"/>
      </w:numPr>
      <w:spacing w:before="240" w:after="360"/>
      <w:ind w:firstLine="0"/>
      <w:outlineLvl w:val="1"/>
    </w:pPr>
    <w:rPr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11E2"/>
    <w:pPr>
      <w:keepNext/>
      <w:keepLines/>
      <w:numPr>
        <w:ilvl w:val="2"/>
        <w:numId w:val="1"/>
      </w:numPr>
      <w:spacing w:before="240" w:after="240"/>
      <w:ind w:firstLine="0"/>
      <w:jc w:val="left"/>
      <w:outlineLvl w:val="2"/>
    </w:pPr>
    <w:rPr>
      <w:b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11E2"/>
    <w:pPr>
      <w:keepNext/>
      <w:keepLines/>
      <w:numPr>
        <w:ilvl w:val="3"/>
        <w:numId w:val="1"/>
      </w:numPr>
      <w:spacing w:before="240" w:after="240"/>
      <w:ind w:firstLine="0"/>
      <w:outlineLvl w:val="3"/>
    </w:pPr>
    <w:rPr>
      <w:b/>
      <w:iCs/>
      <w:color w:val="auto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главы Char"/>
    <w:basedOn w:val="DefaultParagraphFont"/>
    <w:link w:val="Heading1"/>
    <w:uiPriority w:val="99"/>
    <w:locked/>
    <w:rsid w:val="00D411E2"/>
    <w:rPr>
      <w:rFonts w:ascii="Times New Roman" w:hAnsi="Times New Roman" w:cs="Times New Roman"/>
      <w:b/>
      <w:color w:val="000000"/>
      <w:sz w:val="32"/>
      <w:szCs w:val="32"/>
      <w:lang/>
    </w:rPr>
  </w:style>
  <w:style w:type="character" w:customStyle="1" w:styleId="Heading2Char">
    <w:name w:val="Heading 2 Char"/>
    <w:aliases w:val="Заголовок раздела Char"/>
    <w:basedOn w:val="DefaultParagraphFont"/>
    <w:link w:val="Heading2"/>
    <w:uiPriority w:val="99"/>
    <w:locked/>
    <w:rsid w:val="00D411E2"/>
    <w:rPr>
      <w:rFonts w:ascii="Times New Roman" w:hAnsi="Times New Roman" w:cs="Times New Roman"/>
      <w:b/>
      <w:color w:val="000000"/>
      <w:sz w:val="26"/>
      <w:szCs w:val="26"/>
      <w:lang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11E2"/>
    <w:rPr>
      <w:rFonts w:ascii="Times New Roman" w:hAnsi="Times New Roman" w:cs="Times New Roman"/>
      <w:b/>
      <w:color w:val="000000"/>
      <w:sz w:val="22"/>
      <w:szCs w:val="22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411E2"/>
    <w:rPr>
      <w:rFonts w:ascii="Times New Roman" w:hAnsi="Times New Roman" w:cs="Times New Roman"/>
      <w:b/>
      <w:i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40D3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640D35"/>
    <w:pPr>
      <w:ind w:firstLine="0"/>
      <w:jc w:val="left"/>
    </w:pPr>
    <w:rPr>
      <w:rFonts w:ascii="Calibri" w:eastAsia="Calibri" w:hAnsi="Calibri"/>
      <w:color w:val="aut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40D35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640D35"/>
    <w:rPr>
      <w:rFonts w:cs="Times New Roman"/>
      <w:vertAlign w:val="superscript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640D35"/>
    <w:pPr>
      <w:pBdr>
        <w:bottom w:val="single" w:sz="6" w:space="1" w:color="auto"/>
      </w:pBdr>
      <w:spacing w:line="276" w:lineRule="auto"/>
      <w:ind w:firstLine="0"/>
      <w:jc w:val="center"/>
    </w:pPr>
    <w:rPr>
      <w:rFonts w:ascii="Arial" w:eastAsia="Calibri" w:hAnsi="Arial"/>
      <w:vanish/>
      <w:color w:val="auto"/>
      <w:sz w:val="16"/>
      <w:szCs w:val="16"/>
      <w:lang w:val="en-US"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640D35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EndnoteText">
    <w:name w:val="endnote text"/>
    <w:basedOn w:val="Normal"/>
    <w:link w:val="EndnoteTextChar"/>
    <w:uiPriority w:val="99"/>
    <w:semiHidden/>
    <w:rsid w:val="0064168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41685"/>
    <w:rPr>
      <w:rFonts w:ascii="Times New Roman" w:hAnsi="Times New Roman" w:cs="Times New Roman"/>
      <w:color w:val="000000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641685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3D79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997"/>
    <w:rPr>
      <w:rFonts w:ascii="Tahoma" w:hAnsi="Tahoma" w:cs="Tahoma"/>
      <w:color w:val="000000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03BC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03BC6"/>
    <w:rPr>
      <w:rFonts w:ascii="Times New Roman" w:hAnsi="Times New Roman" w:cs="Times New Roman"/>
      <w:color w:val="000000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803BC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03BC6"/>
    <w:rPr>
      <w:rFonts w:ascii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11</Pages>
  <Words>1593</Words>
  <Characters>9085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2016-12-28T10:47:00Z</dcterms:created>
  <dcterms:modified xsi:type="dcterms:W3CDTF">2017-01-03T14:20:00Z</dcterms:modified>
</cp:coreProperties>
</file>